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2773D" w14:textId="77777777" w:rsidR="00535962" w:rsidRPr="00F7167E" w:rsidRDefault="004762B3">
      <w:r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40E8BDD3" wp14:editId="3BC72C22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2F4DE14" wp14:editId="66F89B47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4B06B8E0" w14:textId="77777777" w:rsidR="00BC61BD" w:rsidRPr="00BC61BD" w:rsidRDefault="00CD5233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D5233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F69437A" wp14:editId="144E86F3">
                                      <wp:extent cx="818985" cy="264727"/>
                                      <wp:effectExtent l="0" t="0" r="635" b="2540"/>
                                      <wp:docPr id="1" name="Picture 3" descr="Nuevo Logo EDESUR.jpg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3" descr="Nuevo Logo EDESUR.jpg"/>
                                              <pic:cNvPicPr/>
                                            </pic:nvPicPr>
                                            <pic:blipFill>
                                              <a:blip r:embed="rId9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18985" cy="26472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F4DE1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7.2pt;margin-top:-26.35pt;width:81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4B06B8E0" w14:textId="77777777" w:rsidR="00BC61BD" w:rsidRPr="00BC61BD" w:rsidRDefault="00CD5233">
                          <w:pPr>
                            <w:rPr>
                              <w:lang w:val="en-US"/>
                            </w:rPr>
                          </w:pPr>
                          <w:r w:rsidRPr="00CD5233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F69437A" wp14:editId="144E86F3">
                                <wp:extent cx="818985" cy="264727"/>
                                <wp:effectExtent l="0" t="0" r="635" b="2540"/>
                                <wp:docPr id="1" name="Picture 3" descr="Nuevo Logo EDESUR.jpg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 descr="Nuevo Logo EDESUR.jpg"/>
                                        <pic:cNvPicPr/>
                                      </pic:nvPicPr>
                                      <pic:blipFill>
                                        <a:blip r:embed="rId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18985" cy="26472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A69CFDA" wp14:editId="7857CEF6">
                <wp:simplePos x="0" y="0"/>
                <wp:positionH relativeFrom="column">
                  <wp:posOffset>7340600</wp:posOffset>
                </wp:positionH>
                <wp:positionV relativeFrom="paragraph">
                  <wp:posOffset>-572135</wp:posOffset>
                </wp:positionV>
                <wp:extent cx="1615440" cy="701040"/>
                <wp:effectExtent l="6350" t="8890" r="6985" b="1397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02ADC0C8" w14:textId="0511778D" w:rsidR="00840E00" w:rsidRPr="00535962" w:rsidRDefault="00AC7FC1" w:rsidP="00840E00">
                                    <w:pPr>
                                      <w:jc w:val="center"/>
                                    </w:pPr>
                                    <w:r w:rsidRPr="00B87F9C">
                                      <w:rPr>
                                        <w:rStyle w:val="Style2"/>
                                        <w:sz w:val="16"/>
                                      </w:rPr>
                                      <w:t>edesur-</w:t>
                                    </w:r>
                                    <w:r w:rsidR="00B87F9C" w:rsidRPr="00B87F9C">
                                      <w:rPr>
                                        <w:rStyle w:val="Style2"/>
                                        <w:sz w:val="16"/>
                                      </w:rPr>
                                      <w:t>daf-cm-202</w:t>
                                    </w:r>
                                    <w:r w:rsidR="003120E3">
                                      <w:rPr>
                                        <w:rStyle w:val="Style2"/>
                                        <w:sz w:val="16"/>
                                      </w:rPr>
                                      <w:t>5</w:t>
                                    </w:r>
                                    <w:r w:rsidR="00B87F9C" w:rsidRPr="00B87F9C">
                                      <w:rPr>
                                        <w:rStyle w:val="Style2"/>
                                        <w:sz w:val="16"/>
                                      </w:rPr>
                                      <w:t>-00</w:t>
                                    </w:r>
                                    <w:r w:rsidR="00630439">
                                      <w:rPr>
                                        <w:rStyle w:val="Style2"/>
                                        <w:sz w:val="16"/>
                                      </w:rPr>
                                      <w:t>3</w:t>
                                    </w:r>
                                    <w:r w:rsidR="003120E3">
                                      <w:rPr>
                                        <w:rStyle w:val="Style2"/>
                                        <w:sz w:val="16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E7A3AB7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69CFDA" id="Group 20" o:spid="_x0000_s1027" style="position:absolute;margin-left:578pt;margin-top:-45.05pt;width:127.2pt;height:55.2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">
                <v:rect id="Rectangle 21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 Box 23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02ADC0C8" w14:textId="0511778D" w:rsidR="00840E00" w:rsidRPr="00535962" w:rsidRDefault="00AC7FC1" w:rsidP="00840E00">
                              <w:pPr>
                                <w:jc w:val="center"/>
                              </w:pPr>
                              <w:r w:rsidRPr="00B87F9C">
                                <w:rPr>
                                  <w:rStyle w:val="Style2"/>
                                  <w:sz w:val="16"/>
                                </w:rPr>
                                <w:t>edesur-</w:t>
                              </w:r>
                              <w:r w:rsidR="00B87F9C" w:rsidRPr="00B87F9C">
                                <w:rPr>
                                  <w:rStyle w:val="Style2"/>
                                  <w:sz w:val="16"/>
                                </w:rPr>
                                <w:t>daf-cm-202</w:t>
                              </w:r>
                              <w:r w:rsidR="003120E3">
                                <w:rPr>
                                  <w:rStyle w:val="Style2"/>
                                  <w:sz w:val="16"/>
                                </w:rPr>
                                <w:t>5</w:t>
                              </w:r>
                              <w:r w:rsidR="00B87F9C" w:rsidRPr="00B87F9C">
                                <w:rPr>
                                  <w:rStyle w:val="Style2"/>
                                  <w:sz w:val="16"/>
                                </w:rPr>
                                <w:t>-00</w:t>
                              </w:r>
                              <w:r w:rsidR="00630439">
                                <w:rPr>
                                  <w:rStyle w:val="Style2"/>
                                  <w:sz w:val="16"/>
                                </w:rPr>
                                <w:t>3</w:t>
                              </w:r>
                              <w:r w:rsidR="003120E3">
                                <w:rPr>
                                  <w:rStyle w:val="Style2"/>
                                  <w:sz w:val="16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E7A3AB7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AB9B5E" wp14:editId="6174437B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5D401F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AB9B5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385D401F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9A5466A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44DB9D3" wp14:editId="74DE9BF5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F465B3" w14:textId="77777777" w:rsidR="002E1412" w:rsidRPr="00681EB5" w:rsidRDefault="00681EB5" w:rsidP="00681EB5">
                            <w:pPr>
                              <w:jc w:val="center"/>
                              <w:rPr>
                                <w:lang w:val="es-DO"/>
                              </w:rPr>
                            </w:pPr>
                            <w:r>
                              <w:rPr>
                                <w:rStyle w:val="Style6"/>
                                <w:sz w:val="24"/>
                                <w:szCs w:val="24"/>
                                <w:lang w:val="es-DO"/>
                              </w:rPr>
                              <w:t>EDESUR DOMINICANA, S.A.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4DB9D3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5EF465B3" w14:textId="77777777" w:rsidR="002E1412" w:rsidRPr="00681EB5" w:rsidRDefault="00681EB5" w:rsidP="00681EB5">
                      <w:pPr>
                        <w:jc w:val="center"/>
                        <w:rPr>
                          <w:lang w:val="es-DO"/>
                        </w:rPr>
                      </w:pPr>
                      <w:r>
                        <w:rPr>
                          <w:rStyle w:val="Style6"/>
                          <w:sz w:val="24"/>
                          <w:szCs w:val="24"/>
                          <w:lang w:val="es-DO"/>
                        </w:rPr>
                        <w:t>EDESUR DOMINICANA, S.A.</w:t>
                      </w:r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B11EAB6" wp14:editId="19660064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AD92A6" w14:textId="39E430ED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 w:fullDate="2025-04-28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C31E21">
                                  <w:rPr>
                                    <w:rStyle w:val="Style5"/>
                                    <w:lang w:val="es-DO"/>
                                  </w:rPr>
                                  <w:t>28 de abril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1EAB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34AD92A6" w14:textId="39E430ED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 w:fullDate="2025-04-28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C31E21">
                            <w:rPr>
                              <w:rStyle w:val="Style5"/>
                              <w:lang w:val="es-DO"/>
                            </w:rPr>
                            <w:t>28 de abril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48B0FAC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29BF9C" wp14:editId="51A8C838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5B34CE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9BF9C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7D5B34CE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315F29F" wp14:editId="0C0995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01975E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44AC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E44AC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E44AC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E44AC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15F29F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0901975E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44AC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E44ACF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E44AC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E44AC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E5180C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60D840AD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3360F27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BF030FF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38947AB5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33443F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3692C5B5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71FA51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40CEE5F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4F2180F6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535D3E06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B215228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0859AA8B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72F03A16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04F1428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270B11A" w14:textId="77777777" w:rsidTr="00822B7A">
        <w:trPr>
          <w:trHeight w:val="229"/>
          <w:jc w:val="center"/>
        </w:trPr>
        <w:tc>
          <w:tcPr>
            <w:tcW w:w="0" w:type="auto"/>
          </w:tcPr>
          <w:p w14:paraId="37B78A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173E5B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E4A8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BD41F8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3CB67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D5F95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6EB50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C75134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AA9FE48" w14:textId="77777777" w:rsidTr="00822B7A">
        <w:trPr>
          <w:trHeight w:val="211"/>
          <w:jc w:val="center"/>
        </w:trPr>
        <w:tc>
          <w:tcPr>
            <w:tcW w:w="0" w:type="auto"/>
          </w:tcPr>
          <w:p w14:paraId="684722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BFF18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44FDC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6D1C0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7D7838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DEB8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617E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487B2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2F6C8A" w14:textId="77777777" w:rsidTr="00822B7A">
        <w:trPr>
          <w:trHeight w:val="229"/>
          <w:jc w:val="center"/>
        </w:trPr>
        <w:tc>
          <w:tcPr>
            <w:tcW w:w="0" w:type="auto"/>
          </w:tcPr>
          <w:p w14:paraId="268CEB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74469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6A14A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4AA2AD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F3AD0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E5CA5A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34B96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CCA0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37843DE" w14:textId="77777777" w:rsidTr="00822B7A">
        <w:trPr>
          <w:trHeight w:val="229"/>
          <w:jc w:val="center"/>
        </w:trPr>
        <w:tc>
          <w:tcPr>
            <w:tcW w:w="0" w:type="auto"/>
          </w:tcPr>
          <w:p w14:paraId="2463C2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22E3B7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2ABCE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417F3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5F15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B08A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B5D8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4559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4E2C635" w14:textId="77777777" w:rsidTr="00822B7A">
        <w:trPr>
          <w:trHeight w:val="229"/>
          <w:jc w:val="center"/>
        </w:trPr>
        <w:tc>
          <w:tcPr>
            <w:tcW w:w="0" w:type="auto"/>
          </w:tcPr>
          <w:p w14:paraId="07D054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3607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9D499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C1C74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AB24E2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6DF57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66E4C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07C1F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4ACA69F" w14:textId="77777777" w:rsidTr="00822B7A">
        <w:trPr>
          <w:trHeight w:val="229"/>
          <w:jc w:val="center"/>
        </w:trPr>
        <w:tc>
          <w:tcPr>
            <w:tcW w:w="0" w:type="auto"/>
          </w:tcPr>
          <w:p w14:paraId="4ADAAE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426C11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6E319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1660C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30923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0909C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C6461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7CE0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B26663B" w14:textId="77777777" w:rsidTr="00822B7A">
        <w:trPr>
          <w:trHeight w:val="229"/>
          <w:jc w:val="center"/>
        </w:trPr>
        <w:tc>
          <w:tcPr>
            <w:tcW w:w="0" w:type="auto"/>
          </w:tcPr>
          <w:p w14:paraId="3E80EF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369A9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7A4F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E4D14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159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CF987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BDBF13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FC246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40C4353" w14:textId="77777777" w:rsidTr="00822B7A">
        <w:trPr>
          <w:trHeight w:val="211"/>
          <w:jc w:val="center"/>
        </w:trPr>
        <w:tc>
          <w:tcPr>
            <w:tcW w:w="0" w:type="auto"/>
          </w:tcPr>
          <w:p w14:paraId="1B2CB1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C992A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AF80F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96F12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5144E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7219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DD039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82F27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E40A224" w14:textId="77777777" w:rsidTr="00822B7A">
        <w:trPr>
          <w:trHeight w:val="229"/>
          <w:jc w:val="center"/>
        </w:trPr>
        <w:tc>
          <w:tcPr>
            <w:tcW w:w="0" w:type="auto"/>
          </w:tcPr>
          <w:p w14:paraId="157FCC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E196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34F74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2F17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B9916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B118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9EBB3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259E8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572322F" w14:textId="77777777" w:rsidTr="00822B7A">
        <w:trPr>
          <w:trHeight w:val="229"/>
          <w:jc w:val="center"/>
        </w:trPr>
        <w:tc>
          <w:tcPr>
            <w:tcW w:w="0" w:type="auto"/>
          </w:tcPr>
          <w:p w14:paraId="1099492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398ED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CE8DD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C937C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1224D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C02A18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FC77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F7FD09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8FBFC2E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06065904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3C919BEF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3918037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94A4F7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62D84507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1DDCF67C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B4460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ACEC7" w14:textId="77777777" w:rsidR="00695175" w:rsidRDefault="00695175" w:rsidP="001007E7">
      <w:pPr>
        <w:spacing w:after="0" w:line="240" w:lineRule="auto"/>
      </w:pPr>
      <w:r>
        <w:separator/>
      </w:r>
    </w:p>
  </w:endnote>
  <w:endnote w:type="continuationSeparator" w:id="0">
    <w:p w14:paraId="6DD059D2" w14:textId="77777777" w:rsidR="00695175" w:rsidRDefault="0069517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A804A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1B1BEC" wp14:editId="2F0B11F7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9BD3C6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1B1BE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39BD3C6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6BCF36A" wp14:editId="29D31CAD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0246B6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C5F8411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6BCF36A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320246B6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C5F8411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D288061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2FFD34B" wp14:editId="4B59B1C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45D1FFDA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451165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BD8B2" w14:textId="77777777" w:rsidR="00695175" w:rsidRDefault="00695175" w:rsidP="001007E7">
      <w:pPr>
        <w:spacing w:after="0" w:line="240" w:lineRule="auto"/>
      </w:pPr>
      <w:r>
        <w:separator/>
      </w:r>
    </w:p>
  </w:footnote>
  <w:footnote w:type="continuationSeparator" w:id="0">
    <w:p w14:paraId="632CE0A3" w14:textId="77777777" w:rsidR="00695175" w:rsidRDefault="00695175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6459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0EA"/>
    <w:rsid w:val="00007707"/>
    <w:rsid w:val="0001679F"/>
    <w:rsid w:val="00033406"/>
    <w:rsid w:val="00034DD9"/>
    <w:rsid w:val="00090E8D"/>
    <w:rsid w:val="000A5DAC"/>
    <w:rsid w:val="000B3B70"/>
    <w:rsid w:val="000B7C93"/>
    <w:rsid w:val="001007E7"/>
    <w:rsid w:val="001020C0"/>
    <w:rsid w:val="00123B8D"/>
    <w:rsid w:val="00127BFD"/>
    <w:rsid w:val="001341C6"/>
    <w:rsid w:val="001550BB"/>
    <w:rsid w:val="00157600"/>
    <w:rsid w:val="00165A4D"/>
    <w:rsid w:val="0016739D"/>
    <w:rsid w:val="00170EC5"/>
    <w:rsid w:val="00172C72"/>
    <w:rsid w:val="00191842"/>
    <w:rsid w:val="00194FF2"/>
    <w:rsid w:val="001E1525"/>
    <w:rsid w:val="001F28CC"/>
    <w:rsid w:val="001F73A7"/>
    <w:rsid w:val="002356C0"/>
    <w:rsid w:val="00253DBA"/>
    <w:rsid w:val="0026335F"/>
    <w:rsid w:val="002655DF"/>
    <w:rsid w:val="002848D7"/>
    <w:rsid w:val="00284B63"/>
    <w:rsid w:val="002860A4"/>
    <w:rsid w:val="0028763C"/>
    <w:rsid w:val="002971F5"/>
    <w:rsid w:val="002A0AA7"/>
    <w:rsid w:val="002E1412"/>
    <w:rsid w:val="003120E3"/>
    <w:rsid w:val="00314023"/>
    <w:rsid w:val="0031441A"/>
    <w:rsid w:val="00350560"/>
    <w:rsid w:val="003B38E0"/>
    <w:rsid w:val="003F0543"/>
    <w:rsid w:val="0040194A"/>
    <w:rsid w:val="0042490F"/>
    <w:rsid w:val="00466B9C"/>
    <w:rsid w:val="004762B3"/>
    <w:rsid w:val="004767CC"/>
    <w:rsid w:val="00484B35"/>
    <w:rsid w:val="004C4743"/>
    <w:rsid w:val="004D74C9"/>
    <w:rsid w:val="0053293F"/>
    <w:rsid w:val="00535962"/>
    <w:rsid w:val="00551CCA"/>
    <w:rsid w:val="005A3DBE"/>
    <w:rsid w:val="005B18E4"/>
    <w:rsid w:val="005B442B"/>
    <w:rsid w:val="00602C05"/>
    <w:rsid w:val="00611A07"/>
    <w:rsid w:val="0062592A"/>
    <w:rsid w:val="00630439"/>
    <w:rsid w:val="006506D0"/>
    <w:rsid w:val="00651E48"/>
    <w:rsid w:val="006709BC"/>
    <w:rsid w:val="006758C0"/>
    <w:rsid w:val="00681EB5"/>
    <w:rsid w:val="00695175"/>
    <w:rsid w:val="006A43C4"/>
    <w:rsid w:val="006F763D"/>
    <w:rsid w:val="007372FF"/>
    <w:rsid w:val="007563D3"/>
    <w:rsid w:val="00780880"/>
    <w:rsid w:val="007B6F6F"/>
    <w:rsid w:val="007D608F"/>
    <w:rsid w:val="007F500C"/>
    <w:rsid w:val="00800865"/>
    <w:rsid w:val="00810515"/>
    <w:rsid w:val="00822B7A"/>
    <w:rsid w:val="00830A6F"/>
    <w:rsid w:val="0083342F"/>
    <w:rsid w:val="00840E00"/>
    <w:rsid w:val="00860026"/>
    <w:rsid w:val="008610EA"/>
    <w:rsid w:val="00896739"/>
    <w:rsid w:val="008A68D0"/>
    <w:rsid w:val="008B3AE5"/>
    <w:rsid w:val="009A2AEC"/>
    <w:rsid w:val="009A41E5"/>
    <w:rsid w:val="009E1A9B"/>
    <w:rsid w:val="009F4E13"/>
    <w:rsid w:val="00A16099"/>
    <w:rsid w:val="00A640BD"/>
    <w:rsid w:val="00A6449B"/>
    <w:rsid w:val="00A658DD"/>
    <w:rsid w:val="00A73BAD"/>
    <w:rsid w:val="00AB0F33"/>
    <w:rsid w:val="00AB1C3F"/>
    <w:rsid w:val="00AB4966"/>
    <w:rsid w:val="00AC0F95"/>
    <w:rsid w:val="00AC7FC1"/>
    <w:rsid w:val="00AD7919"/>
    <w:rsid w:val="00AE0C17"/>
    <w:rsid w:val="00AF0D2F"/>
    <w:rsid w:val="00B420BA"/>
    <w:rsid w:val="00B4460A"/>
    <w:rsid w:val="00B44C64"/>
    <w:rsid w:val="00B62EEF"/>
    <w:rsid w:val="00B87F9C"/>
    <w:rsid w:val="00B97B51"/>
    <w:rsid w:val="00BC1D0C"/>
    <w:rsid w:val="00BC61BD"/>
    <w:rsid w:val="00BE4FB0"/>
    <w:rsid w:val="00C02595"/>
    <w:rsid w:val="00C31E21"/>
    <w:rsid w:val="00C3792D"/>
    <w:rsid w:val="00C465F9"/>
    <w:rsid w:val="00C470D0"/>
    <w:rsid w:val="00C60365"/>
    <w:rsid w:val="00C66D08"/>
    <w:rsid w:val="00C95ADE"/>
    <w:rsid w:val="00CA4661"/>
    <w:rsid w:val="00CD5233"/>
    <w:rsid w:val="00CE67A3"/>
    <w:rsid w:val="00CF6C90"/>
    <w:rsid w:val="00D24FA7"/>
    <w:rsid w:val="00D64696"/>
    <w:rsid w:val="00D76AA6"/>
    <w:rsid w:val="00D85C56"/>
    <w:rsid w:val="00D90D49"/>
    <w:rsid w:val="00DC5D96"/>
    <w:rsid w:val="00DD4F3E"/>
    <w:rsid w:val="00DF7EC4"/>
    <w:rsid w:val="00E04B02"/>
    <w:rsid w:val="00E13E55"/>
    <w:rsid w:val="00E240E7"/>
    <w:rsid w:val="00E44ACF"/>
    <w:rsid w:val="00E81276"/>
    <w:rsid w:val="00EA7406"/>
    <w:rsid w:val="00ED1199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D5B73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A5BA0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DF589-FF22-44DF-8317-3DBEA4D5E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3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Rosa Elba Laurencio Morel De Carrasco</cp:lastModifiedBy>
  <cp:revision>19</cp:revision>
  <cp:lastPrinted>2011-03-04T19:05:00Z</cp:lastPrinted>
  <dcterms:created xsi:type="dcterms:W3CDTF">2021-02-15T20:07:00Z</dcterms:created>
  <dcterms:modified xsi:type="dcterms:W3CDTF">2025-04-28T16:37:00Z</dcterms:modified>
</cp:coreProperties>
</file>